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>Vocabulary… USA Learns Web Site</w:t>
      </w:r>
    </w:p>
    <w:p w:rsidR="006562EB" w:rsidRPr="006E13DF" w:rsidRDefault="00277D15" w:rsidP="00384E4B">
      <w:pPr>
        <w:rPr>
          <w:rFonts w:ascii="Arial" w:hAnsi="Arial" w:cs="Arial"/>
        </w:rPr>
      </w:pPr>
      <w:r w:rsidRPr="00277D15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504A65" w:rsidRPr="009C3DEB" w:rsidRDefault="009C654F" w:rsidP="009C654F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  <w:r w:rsidR="00504A65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</w:t>
            </w:r>
            <w:r w:rsidR="000121A2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www.usalearns.org</w:t>
            </w:r>
          </w:p>
          <w:p w:rsidR="009C654F" w:rsidRPr="00504A65" w:rsidRDefault="009C3DEB" w:rsidP="009C654F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Directions: Use the Web site or a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171"/>
        <w:gridCol w:w="6693"/>
      </w:tblGrid>
      <w:tr w:rsidR="009C654F" w:rsidRPr="00504A65" w:rsidTr="009D61E2">
        <w:trPr>
          <w:cnfStyle w:val="100000000000"/>
        </w:trPr>
        <w:tc>
          <w:tcPr>
            <w:cnfStyle w:val="001000000000"/>
            <w:tcW w:w="712" w:type="dxa"/>
          </w:tcPr>
          <w:p w:rsidR="009C654F" w:rsidRPr="00504A65" w:rsidRDefault="009C654F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171" w:type="dxa"/>
          </w:tcPr>
          <w:p w:rsidR="009C654F" w:rsidRPr="009C3DEB" w:rsidRDefault="009C654F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  <w:tc>
          <w:tcPr>
            <w:tcW w:w="6693" w:type="dxa"/>
          </w:tcPr>
          <w:p w:rsidR="009C654F" w:rsidRPr="009C3DEB" w:rsidRDefault="009C654F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Definition</w:t>
            </w:r>
          </w:p>
        </w:tc>
      </w:tr>
      <w:tr w:rsidR="00881AEF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881AEF" w:rsidRPr="009C3DEB" w:rsidRDefault="00881AEF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171" w:type="dxa"/>
            <w:vAlign w:val="bottom"/>
          </w:tcPr>
          <w:p w:rsidR="00881AEF" w:rsidRPr="00881AEF" w:rsidRDefault="00881AEF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881AEF">
              <w:rPr>
                <w:rFonts w:ascii="Times New Roman" w:hAnsi="Times New Roman"/>
                <w:color w:val="000000"/>
              </w:rPr>
              <w:t>address</w:t>
            </w:r>
          </w:p>
        </w:tc>
        <w:tc>
          <w:tcPr>
            <w:tcW w:w="6693" w:type="dxa"/>
          </w:tcPr>
          <w:p w:rsidR="00881AEF" w:rsidRPr="009C3DEB" w:rsidRDefault="00881AEF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881AEF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881AEF" w:rsidRPr="009C3DEB" w:rsidRDefault="00881AEF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171" w:type="dxa"/>
            <w:vAlign w:val="bottom"/>
          </w:tcPr>
          <w:p w:rsidR="00881AEF" w:rsidRPr="00881AEF" w:rsidRDefault="00881AEF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881AEF">
              <w:rPr>
                <w:rFonts w:ascii="Times New Roman" w:hAnsi="Times New Roman"/>
                <w:color w:val="000000"/>
              </w:rPr>
              <w:t>bank</w:t>
            </w:r>
          </w:p>
        </w:tc>
        <w:tc>
          <w:tcPr>
            <w:tcW w:w="6693" w:type="dxa"/>
          </w:tcPr>
          <w:p w:rsidR="00881AEF" w:rsidRPr="009C3DEB" w:rsidRDefault="00881AEF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881AEF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881AEF" w:rsidRPr="009C3DEB" w:rsidRDefault="00881AEF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171" w:type="dxa"/>
            <w:vAlign w:val="bottom"/>
          </w:tcPr>
          <w:p w:rsidR="00881AEF" w:rsidRPr="00881AEF" w:rsidRDefault="00881AEF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881AEF">
              <w:rPr>
                <w:rFonts w:ascii="Times New Roman" w:hAnsi="Times New Roman"/>
                <w:color w:val="000000"/>
              </w:rPr>
              <w:t>café</w:t>
            </w:r>
          </w:p>
        </w:tc>
        <w:tc>
          <w:tcPr>
            <w:tcW w:w="6693" w:type="dxa"/>
          </w:tcPr>
          <w:p w:rsidR="00881AEF" w:rsidRPr="009C3DEB" w:rsidRDefault="00881AEF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881AEF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881AEF" w:rsidRPr="009C3DEB" w:rsidRDefault="00881AEF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171" w:type="dxa"/>
            <w:vAlign w:val="bottom"/>
          </w:tcPr>
          <w:p w:rsidR="00881AEF" w:rsidRPr="00881AEF" w:rsidRDefault="00881AEF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881AEF">
              <w:rPr>
                <w:rFonts w:ascii="Times New Roman" w:hAnsi="Times New Roman"/>
                <w:color w:val="000000"/>
              </w:rPr>
              <w:t>gas station</w:t>
            </w:r>
          </w:p>
        </w:tc>
        <w:tc>
          <w:tcPr>
            <w:tcW w:w="6693" w:type="dxa"/>
          </w:tcPr>
          <w:p w:rsidR="00881AEF" w:rsidRPr="009C3DEB" w:rsidRDefault="00881AEF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881AEF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881AEF" w:rsidRPr="009C3DEB" w:rsidRDefault="00881AEF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171" w:type="dxa"/>
            <w:vAlign w:val="bottom"/>
          </w:tcPr>
          <w:p w:rsidR="00881AEF" w:rsidRPr="00881AEF" w:rsidRDefault="00881AEF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881AEF">
              <w:rPr>
                <w:rFonts w:ascii="Times New Roman" w:hAnsi="Times New Roman"/>
                <w:color w:val="000000"/>
              </w:rPr>
              <w:t>hair salon</w:t>
            </w:r>
          </w:p>
        </w:tc>
        <w:tc>
          <w:tcPr>
            <w:tcW w:w="6693" w:type="dxa"/>
          </w:tcPr>
          <w:p w:rsidR="00881AEF" w:rsidRPr="009C3DEB" w:rsidRDefault="00881AEF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881AEF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881AEF" w:rsidRPr="009C3DEB" w:rsidRDefault="00881AEF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171" w:type="dxa"/>
            <w:vAlign w:val="bottom"/>
          </w:tcPr>
          <w:p w:rsidR="00881AEF" w:rsidRPr="00881AEF" w:rsidRDefault="00881AEF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881AEF">
              <w:rPr>
                <w:rFonts w:ascii="Times New Roman" w:hAnsi="Times New Roman"/>
                <w:color w:val="000000"/>
              </w:rPr>
              <w:t>hospital</w:t>
            </w:r>
          </w:p>
        </w:tc>
        <w:tc>
          <w:tcPr>
            <w:tcW w:w="6693" w:type="dxa"/>
          </w:tcPr>
          <w:p w:rsidR="00881AEF" w:rsidRPr="009C3DEB" w:rsidRDefault="00881AEF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881AEF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881AEF" w:rsidRPr="009C3DEB" w:rsidRDefault="00881AEF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171" w:type="dxa"/>
            <w:vAlign w:val="bottom"/>
          </w:tcPr>
          <w:p w:rsidR="00881AEF" w:rsidRPr="00881AEF" w:rsidRDefault="00881AEF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881AEF">
              <w:rPr>
                <w:rFonts w:ascii="Times New Roman" w:hAnsi="Times New Roman"/>
                <w:color w:val="000000"/>
              </w:rPr>
              <w:t>hotel</w:t>
            </w:r>
          </w:p>
        </w:tc>
        <w:tc>
          <w:tcPr>
            <w:tcW w:w="6693" w:type="dxa"/>
          </w:tcPr>
          <w:p w:rsidR="00881AEF" w:rsidRPr="009C3DEB" w:rsidRDefault="00881AEF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881AEF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881AEF" w:rsidRPr="009C3DEB" w:rsidRDefault="00881AEF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171" w:type="dxa"/>
            <w:vAlign w:val="bottom"/>
          </w:tcPr>
          <w:p w:rsidR="00881AEF" w:rsidRPr="00881AEF" w:rsidRDefault="00881AEF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881AEF">
              <w:rPr>
                <w:rFonts w:ascii="Times New Roman" w:hAnsi="Times New Roman"/>
                <w:color w:val="000000"/>
              </w:rPr>
              <w:t>house</w:t>
            </w:r>
          </w:p>
        </w:tc>
        <w:tc>
          <w:tcPr>
            <w:tcW w:w="6693" w:type="dxa"/>
          </w:tcPr>
          <w:p w:rsidR="00881AEF" w:rsidRPr="009C3DEB" w:rsidRDefault="00881AEF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881AEF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881AEF" w:rsidRPr="009C3DEB" w:rsidRDefault="00881AEF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171" w:type="dxa"/>
            <w:vAlign w:val="bottom"/>
          </w:tcPr>
          <w:p w:rsidR="00881AEF" w:rsidRPr="00881AEF" w:rsidRDefault="00881AEF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881AEF">
              <w:rPr>
                <w:rFonts w:ascii="Times New Roman" w:hAnsi="Times New Roman"/>
                <w:color w:val="000000"/>
              </w:rPr>
              <w:t>laundromat</w:t>
            </w:r>
          </w:p>
        </w:tc>
        <w:tc>
          <w:tcPr>
            <w:tcW w:w="6693" w:type="dxa"/>
          </w:tcPr>
          <w:p w:rsidR="00881AEF" w:rsidRPr="009C3DEB" w:rsidRDefault="00881AEF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881AEF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881AEF" w:rsidRPr="009C3DEB" w:rsidRDefault="00881AEF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171" w:type="dxa"/>
            <w:vAlign w:val="bottom"/>
          </w:tcPr>
          <w:p w:rsidR="00881AEF" w:rsidRPr="00881AEF" w:rsidRDefault="00881AEF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881AEF">
              <w:rPr>
                <w:rFonts w:ascii="Times New Roman" w:hAnsi="Times New Roman"/>
                <w:color w:val="000000"/>
              </w:rPr>
              <w:t>market</w:t>
            </w:r>
          </w:p>
        </w:tc>
        <w:tc>
          <w:tcPr>
            <w:tcW w:w="6693" w:type="dxa"/>
          </w:tcPr>
          <w:p w:rsidR="00881AEF" w:rsidRPr="009C3DEB" w:rsidRDefault="00881AEF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881AEF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881AEF" w:rsidRPr="009C3DEB" w:rsidRDefault="00881AEF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171" w:type="dxa"/>
            <w:vAlign w:val="bottom"/>
          </w:tcPr>
          <w:p w:rsidR="00881AEF" w:rsidRPr="00881AEF" w:rsidRDefault="00881AEF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881AEF">
              <w:rPr>
                <w:rFonts w:ascii="Times New Roman" w:hAnsi="Times New Roman"/>
                <w:color w:val="000000"/>
              </w:rPr>
              <w:t>office</w:t>
            </w:r>
          </w:p>
        </w:tc>
        <w:tc>
          <w:tcPr>
            <w:tcW w:w="6693" w:type="dxa"/>
          </w:tcPr>
          <w:p w:rsidR="00881AEF" w:rsidRPr="009C3DEB" w:rsidRDefault="00881AEF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881AEF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881AEF" w:rsidRPr="009C3DEB" w:rsidRDefault="00881AEF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171" w:type="dxa"/>
            <w:vAlign w:val="bottom"/>
          </w:tcPr>
          <w:p w:rsidR="00881AEF" w:rsidRPr="00881AEF" w:rsidRDefault="00881AEF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881AEF">
              <w:rPr>
                <w:rFonts w:ascii="Times New Roman" w:hAnsi="Times New Roman"/>
                <w:color w:val="000000"/>
              </w:rPr>
              <w:t>park</w:t>
            </w:r>
          </w:p>
        </w:tc>
        <w:tc>
          <w:tcPr>
            <w:tcW w:w="6693" w:type="dxa"/>
          </w:tcPr>
          <w:p w:rsidR="00881AEF" w:rsidRPr="009C3DEB" w:rsidRDefault="00881AEF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881AEF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881AEF" w:rsidRPr="009C3DEB" w:rsidRDefault="00881AEF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171" w:type="dxa"/>
            <w:vAlign w:val="bottom"/>
          </w:tcPr>
          <w:p w:rsidR="00881AEF" w:rsidRPr="00881AEF" w:rsidRDefault="00881AEF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881AEF">
              <w:rPr>
                <w:rFonts w:ascii="Times New Roman" w:hAnsi="Times New Roman"/>
                <w:color w:val="000000"/>
              </w:rPr>
              <w:t>parking lot</w:t>
            </w:r>
          </w:p>
        </w:tc>
        <w:tc>
          <w:tcPr>
            <w:tcW w:w="6693" w:type="dxa"/>
          </w:tcPr>
          <w:p w:rsidR="00881AEF" w:rsidRPr="009C3DEB" w:rsidRDefault="00881AEF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881AEF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881AEF" w:rsidRPr="009C3DEB" w:rsidRDefault="00881AEF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171" w:type="dxa"/>
            <w:vAlign w:val="bottom"/>
          </w:tcPr>
          <w:p w:rsidR="00881AEF" w:rsidRPr="00881AEF" w:rsidRDefault="00881AEF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881AEF">
              <w:rPr>
                <w:rFonts w:ascii="Times New Roman" w:hAnsi="Times New Roman"/>
                <w:color w:val="000000"/>
              </w:rPr>
              <w:t>pharmacy</w:t>
            </w:r>
          </w:p>
        </w:tc>
        <w:tc>
          <w:tcPr>
            <w:tcW w:w="6693" w:type="dxa"/>
          </w:tcPr>
          <w:p w:rsidR="00881AEF" w:rsidRPr="009C3DEB" w:rsidRDefault="00881AEF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881AEF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881AEF" w:rsidRPr="009C3DEB" w:rsidRDefault="00881AEF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171" w:type="dxa"/>
            <w:vAlign w:val="bottom"/>
          </w:tcPr>
          <w:p w:rsidR="00881AEF" w:rsidRPr="00881AEF" w:rsidRDefault="00881AEF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881AEF">
              <w:rPr>
                <w:rFonts w:ascii="Times New Roman" w:hAnsi="Times New Roman"/>
                <w:color w:val="000000"/>
              </w:rPr>
              <w:t>police station</w:t>
            </w:r>
          </w:p>
        </w:tc>
        <w:tc>
          <w:tcPr>
            <w:tcW w:w="6693" w:type="dxa"/>
          </w:tcPr>
          <w:p w:rsidR="00881AEF" w:rsidRPr="009C3DEB" w:rsidRDefault="00881AEF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881AEF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881AEF" w:rsidRPr="009C3DEB" w:rsidRDefault="00881AEF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171" w:type="dxa"/>
            <w:vAlign w:val="bottom"/>
          </w:tcPr>
          <w:p w:rsidR="00881AEF" w:rsidRPr="00881AEF" w:rsidRDefault="00881AEF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881AEF">
              <w:rPr>
                <w:rFonts w:ascii="Times New Roman" w:hAnsi="Times New Roman"/>
                <w:color w:val="000000"/>
              </w:rPr>
              <w:t>post office</w:t>
            </w:r>
          </w:p>
        </w:tc>
        <w:tc>
          <w:tcPr>
            <w:tcW w:w="6693" w:type="dxa"/>
          </w:tcPr>
          <w:p w:rsidR="00881AEF" w:rsidRPr="009C3DEB" w:rsidRDefault="00881AEF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881AEF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881AEF" w:rsidRPr="009C3DEB" w:rsidRDefault="00881AEF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171" w:type="dxa"/>
            <w:vAlign w:val="bottom"/>
          </w:tcPr>
          <w:p w:rsidR="00881AEF" w:rsidRPr="00881AEF" w:rsidRDefault="00881AEF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881AEF">
              <w:rPr>
                <w:rFonts w:ascii="Times New Roman" w:hAnsi="Times New Roman"/>
                <w:color w:val="000000"/>
              </w:rPr>
              <w:t>restaurant</w:t>
            </w:r>
          </w:p>
        </w:tc>
        <w:tc>
          <w:tcPr>
            <w:tcW w:w="6693" w:type="dxa"/>
          </w:tcPr>
          <w:p w:rsidR="00881AEF" w:rsidRPr="009C3DEB" w:rsidRDefault="00881AEF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881AEF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881AEF" w:rsidRPr="009C3DEB" w:rsidRDefault="00881AEF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171" w:type="dxa"/>
            <w:vAlign w:val="bottom"/>
          </w:tcPr>
          <w:p w:rsidR="00881AEF" w:rsidRPr="00881AEF" w:rsidRDefault="00881AEF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881AEF">
              <w:rPr>
                <w:rFonts w:ascii="Times New Roman" w:hAnsi="Times New Roman"/>
                <w:color w:val="000000"/>
              </w:rPr>
              <w:t>school</w:t>
            </w:r>
          </w:p>
        </w:tc>
        <w:tc>
          <w:tcPr>
            <w:tcW w:w="6693" w:type="dxa"/>
          </w:tcPr>
          <w:p w:rsidR="00881AEF" w:rsidRPr="009C3DEB" w:rsidRDefault="00881AEF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881AEF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881AEF" w:rsidRPr="009C3DEB" w:rsidRDefault="00881AEF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171" w:type="dxa"/>
            <w:vAlign w:val="bottom"/>
          </w:tcPr>
          <w:p w:rsidR="00881AEF" w:rsidRPr="00881AEF" w:rsidRDefault="00881AEF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881AEF">
              <w:rPr>
                <w:rFonts w:ascii="Times New Roman" w:hAnsi="Times New Roman"/>
                <w:color w:val="000000"/>
              </w:rPr>
              <w:t>street</w:t>
            </w:r>
          </w:p>
        </w:tc>
        <w:tc>
          <w:tcPr>
            <w:tcW w:w="6693" w:type="dxa"/>
          </w:tcPr>
          <w:p w:rsidR="00881AEF" w:rsidRPr="009C3DEB" w:rsidRDefault="00881AEF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881AEF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881AEF" w:rsidRPr="009C3DEB" w:rsidRDefault="00881AEF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171" w:type="dxa"/>
            <w:vAlign w:val="bottom"/>
          </w:tcPr>
          <w:p w:rsidR="00881AEF" w:rsidRPr="00881AEF" w:rsidRDefault="00881AEF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881AEF">
              <w:rPr>
                <w:rFonts w:ascii="Times New Roman" w:hAnsi="Times New Roman"/>
                <w:color w:val="000000"/>
              </w:rPr>
              <w:t>supermarket</w:t>
            </w:r>
          </w:p>
        </w:tc>
        <w:tc>
          <w:tcPr>
            <w:tcW w:w="6693" w:type="dxa"/>
          </w:tcPr>
          <w:p w:rsidR="00881AEF" w:rsidRPr="009C3DEB" w:rsidRDefault="00881AEF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477362" w:rsidRPr="00504A65" w:rsidTr="009D61E2">
        <w:trPr>
          <w:cnfStyle w:val="000000010000"/>
        </w:trPr>
        <w:tc>
          <w:tcPr>
            <w:cnfStyle w:val="001000000000"/>
            <w:tcW w:w="9576" w:type="dxa"/>
            <w:gridSpan w:val="3"/>
          </w:tcPr>
          <w:p w:rsidR="00477362" w:rsidRPr="009C3DEB" w:rsidRDefault="00477362" w:rsidP="009D61E2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1AEF" w:rsidRDefault="00881AEF" w:rsidP="00814CB4">
      <w:r>
        <w:separator/>
      </w:r>
    </w:p>
  </w:endnote>
  <w:endnote w:type="continuationSeparator" w:id="1">
    <w:p w:rsidR="00881AEF" w:rsidRDefault="00881AEF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1AEF" w:rsidRDefault="00881AEF" w:rsidP="00814CB4">
      <w:r>
        <w:separator/>
      </w:r>
    </w:p>
  </w:footnote>
  <w:footnote w:type="continuationSeparator" w:id="1">
    <w:p w:rsidR="00881AEF" w:rsidRDefault="00881AEF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 xml:space="preserve">Lesson </w:t>
    </w:r>
    <w:r w:rsidR="00881AEF">
      <w:rPr>
        <w:rFonts w:ascii="Times New Roman" w:hAnsi="Times New Roman"/>
        <w:color w:val="4F6228" w:themeColor="accent3" w:themeShade="80"/>
        <w:sz w:val="32"/>
        <w:szCs w:val="32"/>
      </w:rPr>
      <w:t>3 Places/Locations</w:t>
    </w:r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1746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1871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77D15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E69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1AEF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A75AF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vocabulary%20templates\USAlearns.vocabulary.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USAlearns.vocabulary. template</Template>
  <TotalTime>2</TotalTime>
  <Pages>1</Pages>
  <Words>74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 Rolston</dc:creator>
  <cp:keywords/>
  <dc:description/>
  <cp:lastModifiedBy>Barb Rolston</cp:lastModifiedBy>
  <cp:revision>1</cp:revision>
  <cp:lastPrinted>2009-05-22T01:57:00Z</cp:lastPrinted>
  <dcterms:created xsi:type="dcterms:W3CDTF">2009-05-26T03:01:00Z</dcterms:created>
  <dcterms:modified xsi:type="dcterms:W3CDTF">2009-05-26T03:03:00Z</dcterms:modified>
</cp:coreProperties>
</file>